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FDDE60" w14:textId="77777777" w:rsidR="0031035B" w:rsidRDefault="0031035B" w:rsidP="0031035B">
      <w:pPr>
        <w:widowControl w:val="0"/>
        <w:autoSpaceDE w:val="0"/>
        <w:autoSpaceDN w:val="0"/>
        <w:adjustRightInd w:val="0"/>
        <w:ind w:right="-20"/>
        <w:jc w:val="center"/>
        <w:rPr>
          <w:rFonts w:ascii="Arial" w:hAnsi="Arial" w:cs="Arial"/>
          <w:b/>
          <w:bCs/>
          <w:color w:val="000000"/>
          <w:sz w:val="40"/>
          <w:szCs w:val="40"/>
        </w:rPr>
      </w:pPr>
    </w:p>
    <w:p w14:paraId="1848C977" w14:textId="77777777" w:rsidR="0031035B" w:rsidRDefault="0031035B" w:rsidP="0031035B">
      <w:pPr>
        <w:keepNext/>
        <w:spacing w:before="240" w:after="60"/>
        <w:jc w:val="both"/>
        <w:outlineLvl w:val="0"/>
        <w:rPr>
          <w:rFonts w:ascii="Arial" w:eastAsia="MS Gothic" w:hAnsi="Arial" w:cs="Arial"/>
          <w:b/>
          <w:bCs/>
          <w:kern w:val="32"/>
          <w:sz w:val="32"/>
          <w:szCs w:val="32"/>
        </w:rPr>
      </w:pPr>
      <w:r w:rsidRPr="007E4B8A">
        <w:rPr>
          <w:rFonts w:ascii="Arial" w:eastAsia="MS Gothic" w:hAnsi="Arial" w:cs="Arial"/>
          <w:b/>
          <w:bCs/>
          <w:kern w:val="32"/>
          <w:sz w:val="32"/>
          <w:szCs w:val="32"/>
        </w:rPr>
        <w:t>CONSENT FORM FOR EXTERNAL REMUNERATIVE WORK</w:t>
      </w:r>
    </w:p>
    <w:p w14:paraId="3B65A3BC" w14:textId="77777777" w:rsidR="0031035B" w:rsidRPr="007E4B8A" w:rsidRDefault="0031035B" w:rsidP="0031035B">
      <w:pPr>
        <w:keepNext/>
        <w:spacing w:before="240" w:after="60"/>
        <w:jc w:val="both"/>
        <w:outlineLvl w:val="0"/>
        <w:rPr>
          <w:rFonts w:ascii="Arial" w:eastAsia="MS Gothic" w:hAnsi="Arial" w:cs="Arial"/>
          <w:b/>
          <w:bCs/>
          <w:kern w:val="32"/>
        </w:rPr>
      </w:pPr>
    </w:p>
    <w:p w14:paraId="45474467" w14:textId="77777777" w:rsidR="0031035B" w:rsidRPr="007E4B8A" w:rsidRDefault="0031035B" w:rsidP="0031035B">
      <w:pPr>
        <w:keepNext/>
        <w:spacing w:before="240" w:after="60" w:line="480" w:lineRule="auto"/>
        <w:outlineLvl w:val="0"/>
        <w:rPr>
          <w:rFonts w:ascii="Arial" w:eastAsia="MS Gothic" w:hAnsi="Arial" w:cs="Arial"/>
          <w:bCs/>
          <w:kern w:val="32"/>
        </w:rPr>
      </w:pPr>
      <w:r w:rsidRPr="007E4B8A">
        <w:rPr>
          <w:rFonts w:ascii="Arial" w:eastAsia="MS Gothic" w:hAnsi="Arial" w:cs="Arial"/>
          <w:bCs/>
          <w:kern w:val="32"/>
        </w:rPr>
        <w:t xml:space="preserve">I ______________________________In my capacity as ________________________and employee number </w:t>
      </w:r>
      <w:r>
        <w:rPr>
          <w:rFonts w:ascii="Arial" w:eastAsia="MS Gothic" w:hAnsi="Arial" w:cs="Arial"/>
          <w:bCs/>
          <w:kern w:val="32"/>
        </w:rPr>
        <w:t>__________</w:t>
      </w:r>
      <w:r w:rsidRPr="007E4B8A">
        <w:rPr>
          <w:rFonts w:ascii="Arial" w:eastAsia="MS Gothic" w:hAnsi="Arial" w:cs="Arial"/>
          <w:bCs/>
          <w:kern w:val="32"/>
        </w:rPr>
        <w:t>_________,and ID Number _______________________</w:t>
      </w:r>
      <w:r>
        <w:rPr>
          <w:rFonts w:ascii="Arial" w:eastAsia="MS Gothic" w:hAnsi="Arial" w:cs="Arial"/>
          <w:bCs/>
          <w:kern w:val="32"/>
        </w:rPr>
        <w:t>____</w:t>
      </w:r>
      <w:r w:rsidRPr="007E4B8A">
        <w:rPr>
          <w:rFonts w:ascii="Arial" w:eastAsia="MS Gothic" w:hAnsi="Arial" w:cs="Arial"/>
          <w:bCs/>
          <w:kern w:val="32"/>
        </w:rPr>
        <w:t xml:space="preserve"> Do hereby  request the consent from GEP CEO to performing an external remunerative work at ____________________________ with </w:t>
      </w:r>
      <w:r>
        <w:rPr>
          <w:rFonts w:ascii="Arial" w:eastAsia="MS Gothic" w:hAnsi="Arial" w:cs="Arial"/>
          <w:bCs/>
          <w:kern w:val="32"/>
        </w:rPr>
        <w:t xml:space="preserve"> </w:t>
      </w:r>
      <w:r w:rsidRPr="007E4B8A">
        <w:rPr>
          <w:rFonts w:ascii="Arial" w:eastAsia="MS Gothic" w:hAnsi="Arial" w:cs="Arial"/>
          <w:bCs/>
          <w:kern w:val="32"/>
        </w:rPr>
        <w:t xml:space="preserve">effect from (D__/M__/2019) to (D__/M__/20__). </w:t>
      </w:r>
      <w:r w:rsidRPr="007E4B8A">
        <w:rPr>
          <w:rFonts w:ascii="Arial" w:eastAsia="MS Gothic" w:hAnsi="Arial" w:cs="Arial"/>
          <w:b/>
          <w:bCs/>
          <w:kern w:val="32"/>
          <w:sz w:val="32"/>
          <w:szCs w:val="32"/>
        </w:rPr>
        <w:t xml:space="preserve">                      </w:t>
      </w:r>
    </w:p>
    <w:tbl>
      <w:tblPr>
        <w:tblW w:w="99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14"/>
        <w:gridCol w:w="2268"/>
        <w:gridCol w:w="1275"/>
        <w:gridCol w:w="1418"/>
        <w:gridCol w:w="2925"/>
      </w:tblGrid>
      <w:tr w:rsidR="0031035B" w:rsidRPr="00D2323B" w14:paraId="122050CA" w14:textId="77777777" w:rsidTr="00BB32D9">
        <w:trPr>
          <w:cantSplit/>
          <w:trHeight w:val="987"/>
        </w:trPr>
        <w:tc>
          <w:tcPr>
            <w:tcW w:w="2014" w:type="dxa"/>
            <w:tcBorders>
              <w:bottom w:val="single" w:sz="4" w:space="0" w:color="auto"/>
              <w:right w:val="nil"/>
            </w:tcBorders>
            <w:shd w:val="clear" w:color="auto" w:fill="D9D9D9"/>
          </w:tcPr>
          <w:p w14:paraId="5A180CD7" w14:textId="77777777" w:rsidR="0031035B" w:rsidRPr="00D2323B" w:rsidRDefault="0031035B" w:rsidP="00973018">
            <w:pPr>
              <w:keepNext/>
              <w:outlineLvl w:val="4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7B183BF" w14:textId="77777777" w:rsidR="0031035B" w:rsidRDefault="0031035B" w:rsidP="00973018">
            <w:pPr>
              <w:rPr>
                <w:rFonts w:ascii="Arial" w:hAnsi="Arial"/>
                <w:szCs w:val="20"/>
              </w:rPr>
            </w:pPr>
          </w:p>
          <w:p w14:paraId="201828F4" w14:textId="77777777" w:rsidR="0031035B" w:rsidRPr="00D2323B" w:rsidRDefault="0031035B" w:rsidP="00973018">
            <w:pPr>
              <w:rPr>
                <w:rFonts w:ascii="Arial" w:hAnsi="Arial"/>
                <w:b/>
                <w:sz w:val="20"/>
                <w:szCs w:val="20"/>
              </w:rPr>
            </w:pPr>
            <w:r w:rsidRPr="00ED26E7">
              <w:rPr>
                <w:rFonts w:ascii="Arial" w:hAnsi="Arial"/>
                <w:b/>
                <w:sz w:val="20"/>
                <w:szCs w:val="20"/>
              </w:rPr>
              <w:t>Details</w:t>
            </w:r>
          </w:p>
        </w:tc>
        <w:tc>
          <w:tcPr>
            <w:tcW w:w="49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9E7E810" w14:textId="77777777" w:rsidR="0031035B" w:rsidRPr="00D2323B" w:rsidRDefault="0031035B" w:rsidP="00973018">
            <w:pPr>
              <w:rPr>
                <w:rFonts w:ascii="Arial" w:hAnsi="Arial"/>
                <w:b/>
                <w:sz w:val="20"/>
                <w:szCs w:val="20"/>
              </w:rPr>
            </w:pPr>
          </w:p>
          <w:p w14:paraId="30BE9C55" w14:textId="77777777" w:rsidR="0031035B" w:rsidRPr="00D2323B" w:rsidRDefault="0031035B" w:rsidP="00973018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</w:p>
          <w:p w14:paraId="1B803FA6" w14:textId="77777777" w:rsidR="0031035B" w:rsidRPr="00D2323B" w:rsidRDefault="0031035B" w:rsidP="00973018">
            <w:pPr>
              <w:tabs>
                <w:tab w:val="left" w:pos="4812"/>
              </w:tabs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 xml:space="preserve">Name of industry </w:t>
            </w:r>
            <w:r w:rsidRPr="00D2323B">
              <w:rPr>
                <w:rFonts w:ascii="Arial" w:hAnsi="Arial"/>
                <w:b/>
                <w:sz w:val="20"/>
                <w:szCs w:val="20"/>
              </w:rPr>
              <w:t xml:space="preserve">      </w:t>
            </w:r>
          </w:p>
        </w:tc>
        <w:tc>
          <w:tcPr>
            <w:tcW w:w="2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21683D2" w14:textId="77777777" w:rsidR="0031035B" w:rsidRPr="00D2323B" w:rsidRDefault="0031035B" w:rsidP="00973018">
            <w:pPr>
              <w:rPr>
                <w:rFonts w:ascii="Arial" w:hAnsi="Arial"/>
                <w:b/>
                <w:sz w:val="20"/>
                <w:szCs w:val="20"/>
              </w:rPr>
            </w:pPr>
          </w:p>
          <w:p w14:paraId="54CBD1D3" w14:textId="77777777" w:rsidR="0031035B" w:rsidRPr="00D2323B" w:rsidRDefault="0031035B" w:rsidP="00973018">
            <w:pPr>
              <w:rPr>
                <w:rFonts w:ascii="Arial" w:hAnsi="Arial"/>
                <w:b/>
                <w:sz w:val="20"/>
                <w:szCs w:val="20"/>
              </w:rPr>
            </w:pPr>
          </w:p>
          <w:p w14:paraId="2A3D70E2" w14:textId="77777777" w:rsidR="0031035B" w:rsidRPr="00D2323B" w:rsidRDefault="0031035B" w:rsidP="00973018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Salary / allowance</w:t>
            </w:r>
          </w:p>
        </w:tc>
      </w:tr>
      <w:tr w:rsidR="0031035B" w:rsidRPr="00D2323B" w14:paraId="419FCECC" w14:textId="77777777" w:rsidTr="00BB32D9">
        <w:trPr>
          <w:trHeight w:val="620"/>
        </w:trPr>
        <w:tc>
          <w:tcPr>
            <w:tcW w:w="201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CC8222E" w14:textId="77777777" w:rsidR="0031035B" w:rsidRPr="00D2323B" w:rsidRDefault="0031035B" w:rsidP="00973018">
            <w:pPr>
              <w:keepNext/>
              <w:outlineLvl w:val="0"/>
              <w:rPr>
                <w:rFonts w:ascii="Arial" w:hAnsi="Arial"/>
                <w:b/>
                <w:sz w:val="20"/>
                <w:szCs w:val="20"/>
              </w:rPr>
            </w:pPr>
            <w:r w:rsidRPr="00D2323B">
              <w:rPr>
                <w:rFonts w:ascii="Arial" w:hAnsi="Arial"/>
                <w:b/>
                <w:sz w:val="20"/>
                <w:szCs w:val="20"/>
              </w:rPr>
              <w:t>T</w:t>
            </w:r>
            <w:r>
              <w:rPr>
                <w:rFonts w:ascii="Arial" w:hAnsi="Arial"/>
                <w:b/>
                <w:sz w:val="20"/>
                <w:szCs w:val="20"/>
              </w:rPr>
              <w:t xml:space="preserve">ype of work </w:t>
            </w:r>
          </w:p>
        </w:tc>
        <w:tc>
          <w:tcPr>
            <w:tcW w:w="2268" w:type="dxa"/>
            <w:shd w:val="clear" w:color="auto" w:fill="D9D9D9"/>
            <w:vAlign w:val="center"/>
          </w:tcPr>
          <w:p w14:paraId="24D445E2" w14:textId="77777777" w:rsidR="0031035B" w:rsidRPr="00D2323B" w:rsidRDefault="0031035B" w:rsidP="00973018">
            <w:pPr>
              <w:keepNext/>
              <w:outlineLvl w:val="0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 xml:space="preserve">Contract </w:t>
            </w:r>
          </w:p>
        </w:tc>
        <w:tc>
          <w:tcPr>
            <w:tcW w:w="1275" w:type="dxa"/>
            <w:shd w:val="clear" w:color="auto" w:fill="D9D9D9"/>
            <w:vAlign w:val="center"/>
          </w:tcPr>
          <w:p w14:paraId="7E89BCA6" w14:textId="77777777" w:rsidR="0031035B" w:rsidRPr="00D2323B" w:rsidRDefault="0031035B" w:rsidP="00973018">
            <w:pPr>
              <w:keepNext/>
              <w:outlineLvl w:val="0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 xml:space="preserve">Permanent </w:t>
            </w:r>
          </w:p>
        </w:tc>
        <w:tc>
          <w:tcPr>
            <w:tcW w:w="1418" w:type="dxa"/>
            <w:shd w:val="clear" w:color="auto" w:fill="D9D9D9"/>
            <w:vAlign w:val="center"/>
          </w:tcPr>
          <w:p w14:paraId="05172C70" w14:textId="77777777" w:rsidR="0031035B" w:rsidRPr="00D2323B" w:rsidRDefault="0031035B" w:rsidP="00973018">
            <w:pPr>
              <w:keepNext/>
              <w:jc w:val="center"/>
              <w:outlineLvl w:val="0"/>
              <w:rPr>
                <w:rFonts w:ascii="Arial" w:hAnsi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hAnsi="Arial"/>
                <w:b/>
                <w:sz w:val="20"/>
                <w:szCs w:val="20"/>
              </w:rPr>
              <w:t>Adhoc</w:t>
            </w:r>
            <w:proofErr w:type="spellEnd"/>
          </w:p>
        </w:tc>
        <w:tc>
          <w:tcPr>
            <w:tcW w:w="2925" w:type="dxa"/>
            <w:shd w:val="clear" w:color="auto" w:fill="D9D9D9"/>
            <w:vAlign w:val="center"/>
          </w:tcPr>
          <w:p w14:paraId="6510692D" w14:textId="77777777" w:rsidR="0031035B" w:rsidRPr="00D2323B" w:rsidRDefault="0031035B" w:rsidP="00973018">
            <w:pPr>
              <w:keepNext/>
              <w:outlineLvl w:val="0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 xml:space="preserve"> </w:t>
            </w:r>
          </w:p>
        </w:tc>
      </w:tr>
      <w:tr w:rsidR="0031035B" w:rsidRPr="00D2323B" w14:paraId="40785AB3" w14:textId="77777777" w:rsidTr="00BB32D9">
        <w:trPr>
          <w:trHeight w:val="341"/>
        </w:trPr>
        <w:tc>
          <w:tcPr>
            <w:tcW w:w="2014" w:type="dxa"/>
            <w:shd w:val="clear" w:color="auto" w:fill="D9D9D9"/>
            <w:vAlign w:val="center"/>
          </w:tcPr>
          <w:p w14:paraId="2ACD2DB8" w14:textId="77777777" w:rsidR="0031035B" w:rsidRPr="00D2323B" w:rsidRDefault="0031035B" w:rsidP="00973018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</w:p>
          <w:p w14:paraId="1C5FBBDF" w14:textId="77777777" w:rsidR="0031035B" w:rsidRPr="00D2323B" w:rsidRDefault="0031035B" w:rsidP="00973018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 xml:space="preserve">Hourly rate </w:t>
            </w:r>
          </w:p>
          <w:p w14:paraId="1FB70D31" w14:textId="77777777" w:rsidR="0031035B" w:rsidRPr="00D2323B" w:rsidRDefault="0031035B" w:rsidP="00973018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</w:p>
        </w:tc>
        <w:tc>
          <w:tcPr>
            <w:tcW w:w="2268" w:type="dxa"/>
          </w:tcPr>
          <w:p w14:paraId="4C81C699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  <w:p w14:paraId="29ACC575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  <w:r w:rsidRPr="00D2323B">
              <w:rPr>
                <w:rFonts w:ascii="Arial" w:hAnsi="Arial"/>
                <w:sz w:val="20"/>
                <w:szCs w:val="20"/>
              </w:rPr>
              <w:t xml:space="preserve">   </w:t>
            </w:r>
          </w:p>
        </w:tc>
        <w:tc>
          <w:tcPr>
            <w:tcW w:w="1275" w:type="dxa"/>
          </w:tcPr>
          <w:p w14:paraId="641FE63B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  <w:p w14:paraId="36D03F46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  <w:r w:rsidRPr="00D2323B">
              <w:rPr>
                <w:rFonts w:ascii="Arial" w:hAnsi="Arial"/>
                <w:sz w:val="20"/>
                <w:szCs w:val="20"/>
              </w:rPr>
              <w:t xml:space="preserve">    </w:t>
            </w:r>
          </w:p>
        </w:tc>
        <w:tc>
          <w:tcPr>
            <w:tcW w:w="1418" w:type="dxa"/>
          </w:tcPr>
          <w:p w14:paraId="6E183219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  <w:p w14:paraId="3146E8D6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  <w:r w:rsidRPr="00D2323B">
              <w:rPr>
                <w:rFonts w:ascii="Arial" w:hAnsi="Arial"/>
                <w:sz w:val="20"/>
                <w:szCs w:val="20"/>
              </w:rPr>
              <w:t xml:space="preserve">       </w:t>
            </w:r>
          </w:p>
        </w:tc>
        <w:tc>
          <w:tcPr>
            <w:tcW w:w="2925" w:type="dxa"/>
          </w:tcPr>
          <w:p w14:paraId="085F280C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  <w:u w:val="single"/>
              </w:rPr>
            </w:pPr>
          </w:p>
          <w:p w14:paraId="459000B8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  <w:r w:rsidRPr="00D2323B">
              <w:rPr>
                <w:rFonts w:ascii="Arial" w:hAnsi="Arial"/>
                <w:sz w:val="20"/>
                <w:szCs w:val="20"/>
              </w:rPr>
              <w:t xml:space="preserve">      </w:t>
            </w:r>
          </w:p>
        </w:tc>
      </w:tr>
      <w:tr w:rsidR="0031035B" w:rsidRPr="00D2323B" w14:paraId="575AB044" w14:textId="77777777" w:rsidTr="00BB32D9">
        <w:trPr>
          <w:trHeight w:val="449"/>
        </w:trPr>
        <w:tc>
          <w:tcPr>
            <w:tcW w:w="2014" w:type="dxa"/>
            <w:shd w:val="clear" w:color="auto" w:fill="D9D9D9"/>
            <w:vAlign w:val="center"/>
          </w:tcPr>
          <w:p w14:paraId="643C6648" w14:textId="77777777" w:rsidR="0031035B" w:rsidRPr="00D2323B" w:rsidRDefault="0031035B" w:rsidP="00973018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 xml:space="preserve">Employer’s name </w:t>
            </w:r>
          </w:p>
        </w:tc>
        <w:tc>
          <w:tcPr>
            <w:tcW w:w="2268" w:type="dxa"/>
          </w:tcPr>
          <w:p w14:paraId="7C2CCF83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275" w:type="dxa"/>
          </w:tcPr>
          <w:p w14:paraId="5E21E25A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418" w:type="dxa"/>
          </w:tcPr>
          <w:p w14:paraId="54F58A02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2925" w:type="dxa"/>
          </w:tcPr>
          <w:p w14:paraId="6ABC5D78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</w:tc>
      </w:tr>
      <w:tr w:rsidR="0031035B" w:rsidRPr="00D2323B" w14:paraId="42563149" w14:textId="77777777" w:rsidTr="00BB32D9">
        <w:trPr>
          <w:trHeight w:val="251"/>
        </w:trPr>
        <w:tc>
          <w:tcPr>
            <w:tcW w:w="2014" w:type="dxa"/>
            <w:shd w:val="clear" w:color="auto" w:fill="D9D9D9"/>
            <w:vAlign w:val="center"/>
          </w:tcPr>
          <w:p w14:paraId="4D28FB37" w14:textId="77777777" w:rsidR="0031035B" w:rsidRPr="00D2323B" w:rsidRDefault="0031035B" w:rsidP="00973018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</w:p>
          <w:p w14:paraId="383A5701" w14:textId="77777777" w:rsidR="0031035B" w:rsidRPr="00D2323B" w:rsidRDefault="0031035B" w:rsidP="00973018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 xml:space="preserve">Effective Date </w:t>
            </w:r>
          </w:p>
        </w:tc>
        <w:tc>
          <w:tcPr>
            <w:tcW w:w="2268" w:type="dxa"/>
          </w:tcPr>
          <w:p w14:paraId="31289C07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275" w:type="dxa"/>
          </w:tcPr>
          <w:p w14:paraId="7DF68A23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418" w:type="dxa"/>
          </w:tcPr>
          <w:p w14:paraId="761E597F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2925" w:type="dxa"/>
          </w:tcPr>
          <w:p w14:paraId="055C55DA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</w:tc>
      </w:tr>
      <w:tr w:rsidR="0031035B" w:rsidRPr="00D2323B" w14:paraId="058B8086" w14:textId="77777777" w:rsidTr="00BB32D9">
        <w:trPr>
          <w:trHeight w:val="251"/>
        </w:trPr>
        <w:tc>
          <w:tcPr>
            <w:tcW w:w="2014" w:type="dxa"/>
            <w:shd w:val="clear" w:color="auto" w:fill="D9D9D9"/>
            <w:vAlign w:val="center"/>
          </w:tcPr>
          <w:p w14:paraId="7FAD93FC" w14:textId="77777777" w:rsidR="0031035B" w:rsidRPr="00D2323B" w:rsidRDefault="0031035B" w:rsidP="00973018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</w:p>
          <w:p w14:paraId="41131BEA" w14:textId="77777777" w:rsidR="0031035B" w:rsidRPr="00D2323B" w:rsidRDefault="0031035B" w:rsidP="00973018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 xml:space="preserve">Termination/end date </w:t>
            </w:r>
          </w:p>
        </w:tc>
        <w:tc>
          <w:tcPr>
            <w:tcW w:w="2268" w:type="dxa"/>
          </w:tcPr>
          <w:p w14:paraId="1522B31B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275" w:type="dxa"/>
          </w:tcPr>
          <w:p w14:paraId="6F3DD724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418" w:type="dxa"/>
          </w:tcPr>
          <w:p w14:paraId="32737318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2925" w:type="dxa"/>
          </w:tcPr>
          <w:p w14:paraId="121332AB" w14:textId="77777777" w:rsidR="0031035B" w:rsidRPr="00D2323B" w:rsidRDefault="0031035B" w:rsidP="00973018">
            <w:pPr>
              <w:rPr>
                <w:rFonts w:ascii="Arial" w:hAnsi="Arial"/>
                <w:sz w:val="20"/>
                <w:szCs w:val="20"/>
              </w:rPr>
            </w:pPr>
          </w:p>
        </w:tc>
      </w:tr>
      <w:tr w:rsidR="0031035B" w:rsidRPr="00D2323B" w14:paraId="1DC16F80" w14:textId="77777777" w:rsidTr="00BB32D9">
        <w:trPr>
          <w:cantSplit/>
          <w:trHeight w:val="739"/>
        </w:trPr>
        <w:tc>
          <w:tcPr>
            <w:tcW w:w="9900" w:type="dxa"/>
            <w:gridSpan w:val="5"/>
          </w:tcPr>
          <w:p w14:paraId="53CE4336" w14:textId="77777777" w:rsidR="0031035B" w:rsidRDefault="0031035B" w:rsidP="00973018">
            <w:pPr>
              <w:tabs>
                <w:tab w:val="left" w:pos="2127"/>
                <w:tab w:val="left" w:pos="4962"/>
                <w:tab w:val="left" w:pos="5812"/>
              </w:tabs>
              <w:spacing w:line="480" w:lineRule="auto"/>
              <w:rPr>
                <w:rFonts w:ascii="Arial" w:hAnsi="Arial" w:cs="Arial"/>
                <w:b/>
                <w:bCs/>
                <w:sz w:val="20"/>
              </w:rPr>
            </w:pPr>
          </w:p>
          <w:p w14:paraId="2AF540BD" w14:textId="77777777" w:rsidR="0031035B" w:rsidRPr="00D2323B" w:rsidRDefault="0031035B" w:rsidP="00973018">
            <w:pPr>
              <w:tabs>
                <w:tab w:val="left" w:pos="2127"/>
                <w:tab w:val="left" w:pos="4962"/>
                <w:tab w:val="left" w:pos="5812"/>
              </w:tabs>
              <w:spacing w:line="480" w:lineRule="auto"/>
              <w:rPr>
                <w:rFonts w:ascii="Arial" w:hAnsi="Arial" w:cs="Arial"/>
                <w:b/>
                <w:bCs/>
                <w:sz w:val="20"/>
              </w:rPr>
            </w:pPr>
            <w:r w:rsidRPr="00D2323B">
              <w:rPr>
                <w:rFonts w:ascii="Arial" w:hAnsi="Arial" w:cs="Arial"/>
                <w:b/>
                <w:bCs/>
                <w:sz w:val="20"/>
              </w:rPr>
              <w:t xml:space="preserve">Remarks by supervisor: </w:t>
            </w:r>
          </w:p>
        </w:tc>
      </w:tr>
      <w:tr w:rsidR="0031035B" w:rsidRPr="00D2323B" w14:paraId="2E4DC900" w14:textId="77777777" w:rsidTr="00BB32D9">
        <w:trPr>
          <w:cantSplit/>
        </w:trPr>
        <w:tc>
          <w:tcPr>
            <w:tcW w:w="9900" w:type="dxa"/>
            <w:gridSpan w:val="5"/>
          </w:tcPr>
          <w:p w14:paraId="20DF3700" w14:textId="77777777" w:rsidR="0031035B" w:rsidRPr="00D2323B" w:rsidRDefault="0031035B" w:rsidP="00973018">
            <w:pPr>
              <w:spacing w:line="480" w:lineRule="auto"/>
              <w:rPr>
                <w:rFonts w:ascii="Arial" w:hAnsi="Arial"/>
                <w:b/>
                <w:sz w:val="20"/>
              </w:rPr>
            </w:pPr>
          </w:p>
        </w:tc>
      </w:tr>
      <w:tr w:rsidR="0031035B" w:rsidRPr="00D2323B" w14:paraId="640302B8" w14:textId="77777777" w:rsidTr="00BB32D9">
        <w:trPr>
          <w:cantSplit/>
          <w:trHeight w:val="780"/>
        </w:trPr>
        <w:tc>
          <w:tcPr>
            <w:tcW w:w="9900" w:type="dxa"/>
            <w:gridSpan w:val="5"/>
          </w:tcPr>
          <w:p w14:paraId="7924E235" w14:textId="77777777" w:rsidR="0031035B" w:rsidRPr="00D2323B" w:rsidRDefault="0031035B" w:rsidP="00973018">
            <w:pPr>
              <w:rPr>
                <w:rFonts w:ascii="Arial" w:hAnsi="Arial"/>
                <w:b/>
                <w:sz w:val="20"/>
              </w:rPr>
            </w:pPr>
          </w:p>
          <w:p w14:paraId="170709F6" w14:textId="77777777" w:rsidR="0031035B" w:rsidRPr="00D2323B" w:rsidRDefault="0031035B" w:rsidP="00973018">
            <w:pPr>
              <w:rPr>
                <w:rFonts w:ascii="Arial" w:hAnsi="Arial"/>
                <w:b/>
                <w:sz w:val="20"/>
              </w:rPr>
            </w:pPr>
          </w:p>
          <w:p w14:paraId="0415DBD7" w14:textId="77777777" w:rsidR="0031035B" w:rsidRDefault="0031035B" w:rsidP="00973018">
            <w:pPr>
              <w:tabs>
                <w:tab w:val="left" w:pos="2127"/>
                <w:tab w:val="left" w:pos="4962"/>
                <w:tab w:val="left" w:pos="5812"/>
              </w:tabs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Signature of Requestor:</w:t>
            </w:r>
            <w:r w:rsidRPr="00D2323B">
              <w:rPr>
                <w:rFonts w:ascii="Arial" w:hAnsi="Arial"/>
                <w:b/>
                <w:sz w:val="20"/>
              </w:rPr>
              <w:t xml:space="preserve"> …………………</w:t>
            </w:r>
            <w:r>
              <w:rPr>
                <w:rFonts w:ascii="Arial" w:hAnsi="Arial"/>
                <w:b/>
                <w:sz w:val="20"/>
              </w:rPr>
              <w:t>……</w:t>
            </w:r>
            <w:r w:rsidR="00522C73">
              <w:rPr>
                <w:rFonts w:ascii="Arial" w:hAnsi="Arial"/>
                <w:b/>
                <w:sz w:val="20"/>
              </w:rPr>
              <w:t>…. Signature</w:t>
            </w:r>
            <w:r>
              <w:rPr>
                <w:rFonts w:ascii="Arial" w:hAnsi="Arial"/>
                <w:b/>
                <w:sz w:val="20"/>
              </w:rPr>
              <w:t xml:space="preserve"> of CEO:</w:t>
            </w:r>
            <w:r w:rsidRPr="00D2323B">
              <w:rPr>
                <w:rFonts w:ascii="Arial" w:hAnsi="Arial"/>
                <w:b/>
                <w:sz w:val="20"/>
              </w:rPr>
              <w:t xml:space="preserve"> ………………………</w:t>
            </w:r>
            <w:r>
              <w:rPr>
                <w:rFonts w:ascii="Arial" w:hAnsi="Arial"/>
                <w:b/>
                <w:sz w:val="20"/>
              </w:rPr>
              <w:t>……</w:t>
            </w:r>
            <w:proofErr w:type="gramStart"/>
            <w:r>
              <w:rPr>
                <w:rFonts w:ascii="Arial" w:hAnsi="Arial"/>
                <w:b/>
                <w:sz w:val="20"/>
              </w:rPr>
              <w:t>…..</w:t>
            </w:r>
            <w:proofErr w:type="gramEnd"/>
          </w:p>
          <w:p w14:paraId="559F86CB" w14:textId="77777777" w:rsidR="0031035B" w:rsidRPr="00D2323B" w:rsidRDefault="0031035B" w:rsidP="00973018">
            <w:pPr>
              <w:tabs>
                <w:tab w:val="left" w:pos="2127"/>
                <w:tab w:val="left" w:pos="4962"/>
                <w:tab w:val="left" w:pos="5812"/>
              </w:tabs>
              <w:rPr>
                <w:rFonts w:ascii="Arial" w:hAnsi="Arial"/>
                <w:b/>
                <w:sz w:val="20"/>
              </w:rPr>
            </w:pPr>
          </w:p>
        </w:tc>
      </w:tr>
      <w:tr w:rsidR="0031035B" w:rsidRPr="00D2323B" w14:paraId="7F6876B1" w14:textId="77777777" w:rsidTr="00BB32D9">
        <w:trPr>
          <w:cantSplit/>
          <w:trHeight w:val="585"/>
        </w:trPr>
        <w:tc>
          <w:tcPr>
            <w:tcW w:w="9900" w:type="dxa"/>
            <w:gridSpan w:val="5"/>
            <w:tcBorders>
              <w:bottom w:val="single" w:sz="4" w:space="0" w:color="auto"/>
            </w:tcBorders>
          </w:tcPr>
          <w:p w14:paraId="628C390A" w14:textId="77777777" w:rsidR="0031035B" w:rsidRDefault="0031035B" w:rsidP="00973018">
            <w:pPr>
              <w:tabs>
                <w:tab w:val="left" w:pos="2127"/>
                <w:tab w:val="left" w:pos="4962"/>
                <w:tab w:val="left" w:pos="5812"/>
              </w:tabs>
              <w:rPr>
                <w:rFonts w:ascii="Arial" w:hAnsi="Arial"/>
                <w:b/>
                <w:sz w:val="20"/>
              </w:rPr>
            </w:pPr>
          </w:p>
          <w:p w14:paraId="38751990" w14:textId="77777777" w:rsidR="0031035B" w:rsidRDefault="0031035B" w:rsidP="00973018">
            <w:pPr>
              <w:tabs>
                <w:tab w:val="left" w:pos="2127"/>
                <w:tab w:val="left" w:pos="4962"/>
                <w:tab w:val="left" w:pos="5812"/>
              </w:tabs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Consent: GRANTED/NOT GRANTED                                        Date ……………………………….</w:t>
            </w:r>
          </w:p>
          <w:p w14:paraId="7F62767C" w14:textId="77777777" w:rsidR="0031035B" w:rsidRPr="00D2323B" w:rsidRDefault="0031035B" w:rsidP="00973018">
            <w:pPr>
              <w:tabs>
                <w:tab w:val="left" w:pos="2127"/>
                <w:tab w:val="left" w:pos="4962"/>
                <w:tab w:val="left" w:pos="5812"/>
              </w:tabs>
              <w:rPr>
                <w:rFonts w:ascii="Arial" w:hAnsi="Arial"/>
                <w:b/>
                <w:sz w:val="20"/>
              </w:rPr>
            </w:pPr>
          </w:p>
        </w:tc>
      </w:tr>
    </w:tbl>
    <w:p w14:paraId="659E6A0C" w14:textId="77777777" w:rsidR="0031035B" w:rsidRPr="00F27E37" w:rsidRDefault="0031035B" w:rsidP="0031035B">
      <w:pPr>
        <w:widowControl w:val="0"/>
        <w:autoSpaceDE w:val="0"/>
        <w:autoSpaceDN w:val="0"/>
        <w:adjustRightInd w:val="0"/>
        <w:ind w:right="-20"/>
      </w:pPr>
    </w:p>
    <w:p w14:paraId="0957310B" w14:textId="77777777" w:rsidR="00544B04" w:rsidRDefault="00544B04" w:rsidP="0031035B"/>
    <w:p w14:paraId="71012EF0" w14:textId="72C9DB8B" w:rsidR="00A9587B" w:rsidRDefault="00A9587B" w:rsidP="0031035B"/>
    <w:p w14:paraId="44F85935" w14:textId="06832DE2" w:rsidR="001151F6" w:rsidRDefault="001151F6" w:rsidP="0031035B"/>
    <w:p w14:paraId="7183F298" w14:textId="77777777" w:rsidR="001151F6" w:rsidRPr="0031035B" w:rsidRDefault="001151F6" w:rsidP="0031035B"/>
    <w:sectPr w:rsidR="001151F6" w:rsidRPr="0031035B" w:rsidSect="00653E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899" w:h="16838"/>
      <w:pgMar w:top="2080" w:right="1099" w:bottom="900" w:left="720" w:header="648" w:footer="241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4DD462" w14:textId="77777777" w:rsidR="00342CD4" w:rsidRDefault="00342CD4">
      <w:r>
        <w:separator/>
      </w:r>
    </w:p>
  </w:endnote>
  <w:endnote w:type="continuationSeparator" w:id="0">
    <w:p w14:paraId="722D2A84" w14:textId="77777777" w:rsidR="00342CD4" w:rsidRDefault="00342C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42D8ED" w14:textId="77777777" w:rsidR="00DB6699" w:rsidRDefault="00DB669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424B54" w14:textId="3851CEEA" w:rsidR="008A7092" w:rsidRDefault="008E18A1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0E5E74E" wp14:editId="5E0D1E57">
              <wp:simplePos x="0" y="0"/>
              <wp:positionH relativeFrom="column">
                <wp:posOffset>5280660</wp:posOffset>
              </wp:positionH>
              <wp:positionV relativeFrom="paragraph">
                <wp:posOffset>-127000</wp:posOffset>
              </wp:positionV>
              <wp:extent cx="1370330" cy="915670"/>
              <wp:effectExtent l="0" t="0" r="0" b="0"/>
              <wp:wrapNone/>
              <wp:docPr id="2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0330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124AA20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569F7B65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3F4DAF81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2252AB3A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E5E74E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7" type="#_x0000_t202" style="position:absolute;margin-left:415.8pt;margin-top:-10pt;width:107.9pt;height:72.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" fillcolor="window" stroked="f">
              <v:textbox inset="3mm,2.5mm">
                <w:txbxContent>
                  <w:p w14:paraId="6124AA20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569F7B65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3F4DAF81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2252AB3A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EE77DB8" wp14:editId="5BEB6278">
              <wp:simplePos x="0" y="0"/>
              <wp:positionH relativeFrom="column">
                <wp:posOffset>3970020</wp:posOffset>
              </wp:positionH>
              <wp:positionV relativeFrom="paragraph">
                <wp:posOffset>-126365</wp:posOffset>
              </wp:positionV>
              <wp:extent cx="1235075" cy="773430"/>
              <wp:effectExtent l="0" t="0" r="0" b="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0987001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630DA749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1DD77BF4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BF0CD6">
                              <w:rPr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6EBB10B6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EE77DB8" id="Text Box 22" o:spid="_x0000_s1028" type="#_x0000_t202" style="position:absolute;margin-left:312.6pt;margin-top:-9.95pt;width:97.25pt;height:60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" fillcolor="window" stroked="f">
              <v:textbox inset="3mm,2.5mm">
                <w:txbxContent>
                  <w:p w14:paraId="30987001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630DA749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1DD77BF4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BF0CD6"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6EBB10B6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1CEC25A" wp14:editId="048F8B55">
              <wp:simplePos x="0" y="0"/>
              <wp:positionH relativeFrom="column">
                <wp:posOffset>2619375</wp:posOffset>
              </wp:positionH>
              <wp:positionV relativeFrom="paragraph">
                <wp:posOffset>-126365</wp:posOffset>
              </wp:positionV>
              <wp:extent cx="1235075" cy="735330"/>
              <wp:effectExtent l="0" t="0" r="0" b="0"/>
              <wp:wrapNone/>
              <wp:docPr id="21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C21F850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6E400B26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29F894D6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1CEC25A" id="Text Box 21" o:spid="_x0000_s1029" type="#_x0000_t202" style="position:absolute;margin-left:206.25pt;margin-top:-9.95pt;width:97.25pt;height:57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" fillcolor="window" stroked="f">
              <v:textbox inset="3mm,2.5mm">
                <w:txbxContent>
                  <w:p w14:paraId="6C21F850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6E400B26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29F894D6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402CD9E" wp14:editId="3341409A">
              <wp:simplePos x="0" y="0"/>
              <wp:positionH relativeFrom="column">
                <wp:posOffset>1261745</wp:posOffset>
              </wp:positionH>
              <wp:positionV relativeFrom="paragraph">
                <wp:posOffset>-126365</wp:posOffset>
              </wp:positionV>
              <wp:extent cx="1377950" cy="815340"/>
              <wp:effectExtent l="0" t="0" r="0" b="0"/>
              <wp:wrapNone/>
              <wp:docPr id="2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7DB5A6E" w14:textId="77777777" w:rsidR="008A7092" w:rsidRPr="00D767BC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0528DE4B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0BE49CCB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5C5FDE67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402CD9E" id="Text Box 20" o:spid="_x0000_s1030" type="#_x0000_t202" style="position:absolute;margin-left:99.35pt;margin-top:-9.95pt;width:108.5pt;height:64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" fillcolor="window" stroked="f">
              <v:textbox inset="3mm,2.5mm">
                <w:txbxContent>
                  <w:p w14:paraId="07DB5A6E" w14:textId="77777777" w:rsidR="008A7092" w:rsidRPr="00D767BC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0528DE4B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0BE49CCB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5C5FDE67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A96CE7B" wp14:editId="26DD264C">
              <wp:simplePos x="0" y="0"/>
              <wp:positionH relativeFrom="column">
                <wp:posOffset>-113030</wp:posOffset>
              </wp:positionH>
              <wp:positionV relativeFrom="paragraph">
                <wp:posOffset>678815</wp:posOffset>
              </wp:positionV>
              <wp:extent cx="6330950" cy="354330"/>
              <wp:effectExtent l="0" t="0" r="0" b="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90515A4" w14:textId="77777777" w:rsidR="008A7092" w:rsidRPr="00BF0CD6" w:rsidRDefault="008A7092" w:rsidP="008A7092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6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2107 | Telephone: 011 085 2001 | Fax: 011 388 4010 | Website: www.gep.co.za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96CE7B" id="Text Box 19" o:spid="_x0000_s1031" type="#_x0000_t202" style="position:absolute;margin-left:-8.9pt;margin-top:53.45pt;width:498.5pt;height:27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" fillcolor="window" stroked="f">
              <v:textbox inset="3mm,2.5mm">
                <w:txbxContent>
                  <w:p w14:paraId="190515A4" w14:textId="77777777" w:rsidR="008A7092" w:rsidRPr="00BF0CD6" w:rsidRDefault="008A7092" w:rsidP="008A7092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ab/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6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| Telephone: 011 085 2001 | Fax: 011 388 4010 |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067C4BB5" wp14:editId="44769374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18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1C485B3" w14:textId="77777777" w:rsidR="00C74C83" w:rsidRPr="00D115D7" w:rsidRDefault="00C74C83" w:rsidP="00C74C83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3B49DCE6" w14:textId="4C8857B5" w:rsidR="00C74C83" w:rsidRPr="00D115D7" w:rsidRDefault="000B57A4" w:rsidP="00C74C83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="00A9587B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 w:rsidR="00A9587B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A9587B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</w:t>
                          </w:r>
                          <w:r w:rsidR="00C74C83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 w:rsidR="00C74C83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 w:rsidR="00C74C83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</w:t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Maphanzela</w:t>
                          </w:r>
                        </w:p>
                        <w:p w14:paraId="1BAC383A" w14:textId="77777777" w:rsidR="00C74C83" w:rsidRPr="00D115D7" w:rsidRDefault="00C74C83" w:rsidP="00C74C83">
                          <w:pPr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</w:pPr>
                        </w:p>
                        <w:p w14:paraId="38F5C64A" w14:textId="77777777" w:rsidR="00C74C83" w:rsidRPr="00822C80" w:rsidRDefault="00C74C83" w:rsidP="00C74C83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  <w:p w14:paraId="47C4C7B8" w14:textId="77777777" w:rsidR="00C74C83" w:rsidRPr="00171BDF" w:rsidRDefault="00C74C83" w:rsidP="00C74C83">
                          <w:pPr>
                            <w:rPr>
                              <w:szCs w:val="13"/>
                            </w:rPr>
                          </w:pPr>
                        </w:p>
                        <w:p w14:paraId="632EB895" w14:textId="77777777" w:rsidR="00C74C83" w:rsidRPr="00CB19A4" w:rsidRDefault="00C74C83" w:rsidP="00C74C83">
                          <w:pPr>
                            <w:rPr>
                              <w:szCs w:val="13"/>
                            </w:rPr>
                          </w:pPr>
                        </w:p>
                        <w:p w14:paraId="126C04B2" w14:textId="77777777" w:rsidR="00653E2C" w:rsidRPr="00D115D7" w:rsidRDefault="00653E2C" w:rsidP="00653E2C">
                          <w:pPr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</w:pPr>
                        </w:p>
                        <w:p w14:paraId="54FCEEF7" w14:textId="77777777" w:rsidR="00653E2C" w:rsidRPr="00D115D7" w:rsidRDefault="00653E2C" w:rsidP="00653E2C">
                          <w:pPr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7C4BB5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32" type="#_x0000_t202" style="position:absolute;margin-left:-8.6pt;margin-top:72.55pt;width:399.45pt;height:56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" filled="f" stroked="f">
              <v:textbox inset="3mm,2.5mm">
                <w:txbxContent>
                  <w:p w14:paraId="11C485B3" w14:textId="77777777" w:rsidR="00C74C83" w:rsidRPr="00D115D7" w:rsidRDefault="00C74C83" w:rsidP="00C74C83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3B49DCE6" w14:textId="4C8857B5" w:rsidR="00C74C83" w:rsidRPr="00D115D7" w:rsidRDefault="000B57A4" w:rsidP="00C74C83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="00A9587B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 w:rsidR="00A9587B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A9587B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</w:t>
                    </w:r>
                    <w:r w:rsidR="00C74C83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 w:rsidR="00C74C83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 w:rsidR="00C74C83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</w:t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Maphanzela</w:t>
                    </w:r>
                  </w:p>
                  <w:p w14:paraId="1BAC383A" w14:textId="77777777" w:rsidR="00C74C83" w:rsidRPr="00D115D7" w:rsidRDefault="00C74C83" w:rsidP="00C74C83">
                    <w:pPr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</w:pPr>
                  </w:p>
                  <w:p w14:paraId="38F5C64A" w14:textId="77777777" w:rsidR="00C74C83" w:rsidRPr="00822C80" w:rsidRDefault="00C74C83" w:rsidP="00C74C83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 xml:space="preserve"> </w:t>
                    </w:r>
                  </w:p>
                  <w:p w14:paraId="47C4C7B8" w14:textId="77777777" w:rsidR="00C74C83" w:rsidRPr="00171BDF" w:rsidRDefault="00C74C83" w:rsidP="00C74C83">
                    <w:pPr>
                      <w:rPr>
                        <w:szCs w:val="13"/>
                      </w:rPr>
                    </w:pPr>
                  </w:p>
                  <w:p w14:paraId="632EB895" w14:textId="77777777" w:rsidR="00C74C83" w:rsidRPr="00CB19A4" w:rsidRDefault="00C74C83" w:rsidP="00C74C83">
                    <w:pPr>
                      <w:rPr>
                        <w:szCs w:val="13"/>
                      </w:rPr>
                    </w:pPr>
                  </w:p>
                  <w:p w14:paraId="126C04B2" w14:textId="77777777" w:rsidR="00653E2C" w:rsidRPr="00D115D7" w:rsidRDefault="00653E2C" w:rsidP="00653E2C">
                    <w:pPr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</w:pPr>
                  </w:p>
                  <w:p w14:paraId="54FCEEF7" w14:textId="77777777" w:rsidR="00653E2C" w:rsidRPr="00D115D7" w:rsidRDefault="00653E2C" w:rsidP="00653E2C">
                    <w:pPr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9711E84" wp14:editId="618871C3">
              <wp:simplePos x="0" y="0"/>
              <wp:positionH relativeFrom="column">
                <wp:posOffset>-100330</wp:posOffset>
              </wp:positionH>
              <wp:positionV relativeFrom="paragraph">
                <wp:posOffset>-126365</wp:posOffset>
              </wp:positionV>
              <wp:extent cx="1368425" cy="862330"/>
              <wp:effectExtent l="0" t="0" r="0" b="0"/>
              <wp:wrapNone/>
              <wp:docPr id="1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A49C5FF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2B3DA8E5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77852A30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4AB05AD7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9711E84" id="Text Box 17" o:spid="_x0000_s1033" type="#_x0000_t202" style="position:absolute;margin-left:-7.9pt;margin-top:-9.95pt;width:107.75pt;height:67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" fillcolor="window" stroked="f">
              <v:textbox inset="3mm,2.5mm">
                <w:txbxContent>
                  <w:p w14:paraId="6A49C5FF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2B3DA8E5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77852A30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4AB05AD7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7216" behindDoc="1" locked="0" layoutInCell="1" allowOverlap="1" wp14:anchorId="33AC9DE6" wp14:editId="1520CEED">
          <wp:simplePos x="0" y="0"/>
          <wp:positionH relativeFrom="column">
            <wp:posOffset>4680585</wp:posOffset>
          </wp:positionH>
          <wp:positionV relativeFrom="paragraph">
            <wp:posOffset>910590</wp:posOffset>
          </wp:positionV>
          <wp:extent cx="2125980" cy="860425"/>
          <wp:effectExtent l="0" t="0" r="0" b="0"/>
          <wp:wrapNone/>
          <wp:docPr id="16" name="Picture 15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079D85" w14:textId="5955403C" w:rsidR="009D478D" w:rsidRPr="00A252C8" w:rsidRDefault="008E18A1" w:rsidP="00274D7F">
    <w:pPr>
      <w:pStyle w:val="Footer"/>
      <w:tabs>
        <w:tab w:val="clear" w:pos="4320"/>
        <w:tab w:val="clear" w:pos="8640"/>
        <w:tab w:val="left" w:pos="9923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35CB614E" wp14:editId="2D84C3B8">
              <wp:simplePos x="0" y="0"/>
              <wp:positionH relativeFrom="column">
                <wp:posOffset>1252855</wp:posOffset>
              </wp:positionH>
              <wp:positionV relativeFrom="paragraph">
                <wp:posOffset>-122555</wp:posOffset>
              </wp:positionV>
              <wp:extent cx="1377950" cy="815340"/>
              <wp:effectExtent l="0" t="0" r="0" b="0"/>
              <wp:wrapNone/>
              <wp:docPr id="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2D733C74" w14:textId="77777777" w:rsidR="00D115D7" w:rsidRPr="00D767BC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38E2F1C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75632022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76D4B04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5CB614E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5" type="#_x0000_t202" style="position:absolute;margin-left:98.65pt;margin-top:-9.65pt;width:108.5pt;height:64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" fillcolor="window" stroked="f">
              <v:textbox inset="3mm,2.5mm">
                <w:txbxContent>
                  <w:p w14:paraId="2D733C74" w14:textId="77777777" w:rsidR="00D115D7" w:rsidRPr="00D767BC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38E2F1C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75632022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76D4B04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5660C84C" wp14:editId="37B4AB74">
              <wp:simplePos x="0" y="0"/>
              <wp:positionH relativeFrom="column">
                <wp:posOffset>-96520</wp:posOffset>
              </wp:positionH>
              <wp:positionV relativeFrom="paragraph">
                <wp:posOffset>-122555</wp:posOffset>
              </wp:positionV>
              <wp:extent cx="1368425" cy="862330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4CDAA57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210C99D5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7B764C21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04538055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660C84C" id="Text Box 8" o:spid="_x0000_s1036" type="#_x0000_t202" style="position:absolute;margin-left:-7.6pt;margin-top:-9.65pt;width:107.75pt;height:67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" fillcolor="window" stroked="f">
              <v:textbox inset="3mm,2.5mm">
                <w:txbxContent>
                  <w:p w14:paraId="44CDAA57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210C99D5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7B764C21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04538055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59F0F914" wp14:editId="4D6647EE">
              <wp:simplePos x="0" y="0"/>
              <wp:positionH relativeFrom="column">
                <wp:posOffset>3987800</wp:posOffset>
              </wp:positionH>
              <wp:positionV relativeFrom="paragraph">
                <wp:posOffset>-122555</wp:posOffset>
              </wp:positionV>
              <wp:extent cx="1235075" cy="773430"/>
              <wp:effectExtent l="0" t="0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61B9851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2BAF28D4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79BE18D7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D115D7">
                              <w:rPr>
                                <w:rStyle w:val="Hyperlink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u w:val="none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0CCBE96B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9F0F914" id="Text Box 7" o:spid="_x0000_s1037" type="#_x0000_t202" style="position:absolute;margin-left:314pt;margin-top:-9.65pt;width:97.25pt;height:60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" fillcolor="window" stroked="f">
              <v:textbox inset="3mm,2.5mm">
                <w:txbxContent>
                  <w:p w14:paraId="461B9851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2BAF28D4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79BE18D7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D115D7">
                        <w:rPr>
                          <w:rStyle w:val="Hyperlink"/>
                          <w:rFonts w:ascii="Arial" w:hAnsi="Arial" w:cs="Arial"/>
                          <w:color w:val="000000"/>
                          <w:sz w:val="14"/>
                          <w:szCs w:val="14"/>
                          <w:u w:val="none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0CCBE96B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0C905C92" wp14:editId="52328CA6">
              <wp:simplePos x="0" y="0"/>
              <wp:positionH relativeFrom="column">
                <wp:posOffset>2630805</wp:posOffset>
              </wp:positionH>
              <wp:positionV relativeFrom="paragraph">
                <wp:posOffset>-122555</wp:posOffset>
              </wp:positionV>
              <wp:extent cx="1235075" cy="735330"/>
              <wp:effectExtent l="0" t="0" r="0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27045FD5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6DDD3C60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5B623273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C905C92" id="Text Box 6" o:spid="_x0000_s1038" type="#_x0000_t202" style="position:absolute;margin-left:207.15pt;margin-top:-9.65pt;width:97.25pt;height:57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" fillcolor="window" stroked="f">
              <v:textbox inset="3mm,2.5mm">
                <w:txbxContent>
                  <w:p w14:paraId="27045FD5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6DDD3C60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5B623273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193BFA86" wp14:editId="5C167537">
              <wp:simplePos x="0" y="0"/>
              <wp:positionH relativeFrom="column">
                <wp:posOffset>5288280</wp:posOffset>
              </wp:positionH>
              <wp:positionV relativeFrom="paragraph">
                <wp:posOffset>-127635</wp:posOffset>
              </wp:positionV>
              <wp:extent cx="1378585" cy="915670"/>
              <wp:effectExtent l="0" t="0" r="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8585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8F9E4A7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25C5E01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3333A5B5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5F68DD2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93BFA86" id="Text Box 5" o:spid="_x0000_s1039" type="#_x0000_t202" style="position:absolute;margin-left:416.4pt;margin-top:-10.05pt;width:108.55pt;height:72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" fillcolor="window" stroked="f">
              <v:textbox inset="3mm,2.5mm">
                <w:txbxContent>
                  <w:p w14:paraId="78F9E4A7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25C5E01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3333A5B5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5F68DD2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2D06A3F9" wp14:editId="0A4927E6">
              <wp:simplePos x="0" y="0"/>
              <wp:positionH relativeFrom="column">
                <wp:posOffset>-102870</wp:posOffset>
              </wp:positionH>
              <wp:positionV relativeFrom="paragraph">
                <wp:posOffset>673735</wp:posOffset>
              </wp:positionV>
              <wp:extent cx="6330950" cy="354330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892EBCB" w14:textId="77777777" w:rsidR="00D115D7" w:rsidRPr="00D115D7" w:rsidRDefault="00D115D7" w:rsidP="00D115D7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  <w:t>6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2107  |  Telephone: 011 085 2001  |  Fax: 011 388 4010  |  Website: www.gep.co.za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D06A3F9" id="Text Box 4" o:spid="_x0000_s1040" type="#_x0000_t202" style="position:absolute;margin-left:-8.1pt;margin-top:53.05pt;width:498.5pt;height:27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" filled="f" stroked="f">
              <v:textbox inset="3mm,2.5mm">
                <w:txbxContent>
                  <w:p w14:paraId="1892EBCB" w14:textId="77777777" w:rsidR="00D115D7" w:rsidRPr="00D115D7" w:rsidRDefault="00D115D7" w:rsidP="00D115D7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ab/>
                      <w:t>6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 |  Telephone: 011 085 2001  |  Fax: 011 388 4010  | 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2CD5142" wp14:editId="23F8B76E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7E865BD" w14:textId="77777777" w:rsidR="00C74C83" w:rsidRPr="00D115D7" w:rsidRDefault="00C74C83" w:rsidP="00C74C83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2993FB79" w14:textId="234EE745" w:rsidR="00C74C83" w:rsidRPr="00D115D7" w:rsidRDefault="000B57A4" w:rsidP="00C74C83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="00A9587B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 w:rsidR="00A9587B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A9587B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</w:t>
                          </w:r>
                          <w:r w:rsidR="00C74C83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 w:rsidR="00C74C83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 w:rsidR="00C74C83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="00C74C83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D Maphanzela</w:t>
                          </w:r>
                        </w:p>
                        <w:p w14:paraId="2D231585" w14:textId="77777777" w:rsidR="00C74C83" w:rsidRPr="00D115D7" w:rsidRDefault="00C74C83" w:rsidP="00C74C83">
                          <w:pPr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</w:pPr>
                        </w:p>
                        <w:p w14:paraId="35FD4A83" w14:textId="77777777" w:rsidR="00C74C83" w:rsidRPr="00822C80" w:rsidRDefault="00C74C83" w:rsidP="00C74C83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  <w:p w14:paraId="51204A19" w14:textId="77777777" w:rsidR="00C74C83" w:rsidRPr="00171BDF" w:rsidRDefault="00C74C83" w:rsidP="00C74C83">
                          <w:pPr>
                            <w:rPr>
                              <w:szCs w:val="13"/>
                            </w:rPr>
                          </w:pPr>
                        </w:p>
                        <w:p w14:paraId="5EC777FF" w14:textId="77777777" w:rsidR="00C74C83" w:rsidRPr="00CB19A4" w:rsidRDefault="00C74C83" w:rsidP="00C74C83">
                          <w:pPr>
                            <w:rPr>
                              <w:szCs w:val="13"/>
                            </w:rPr>
                          </w:pPr>
                        </w:p>
                        <w:p w14:paraId="25536674" w14:textId="77777777" w:rsidR="00D115D7" w:rsidRPr="00C74C83" w:rsidRDefault="00D115D7" w:rsidP="00C74C83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2CD5142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41" type="#_x0000_t202" style="position:absolute;margin-left:-8.6pt;margin-top:72.55pt;width:399.45pt;height:56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" filled="f" stroked="f">
              <v:textbox inset="3mm,2.5mm">
                <w:txbxContent>
                  <w:p w14:paraId="77E865BD" w14:textId="77777777" w:rsidR="00C74C83" w:rsidRPr="00D115D7" w:rsidRDefault="00C74C83" w:rsidP="00C74C83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2993FB79" w14:textId="234EE745" w:rsidR="00C74C83" w:rsidRPr="00D115D7" w:rsidRDefault="000B57A4" w:rsidP="00C74C83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="00A9587B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 w:rsidR="00A9587B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A9587B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</w:t>
                    </w:r>
                    <w:r w:rsidR="00C74C83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 w:rsidR="00C74C83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 w:rsidR="00C74C83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="00C74C83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D Maphanzela</w:t>
                    </w:r>
                  </w:p>
                  <w:p w14:paraId="2D231585" w14:textId="77777777" w:rsidR="00C74C83" w:rsidRPr="00D115D7" w:rsidRDefault="00C74C83" w:rsidP="00C74C83">
                    <w:pPr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</w:pPr>
                  </w:p>
                  <w:p w14:paraId="35FD4A83" w14:textId="77777777" w:rsidR="00C74C83" w:rsidRPr="00822C80" w:rsidRDefault="00C74C83" w:rsidP="00C74C83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 xml:space="preserve"> </w:t>
                    </w:r>
                  </w:p>
                  <w:p w14:paraId="51204A19" w14:textId="77777777" w:rsidR="00C74C83" w:rsidRPr="00171BDF" w:rsidRDefault="00C74C83" w:rsidP="00C74C83">
                    <w:pPr>
                      <w:rPr>
                        <w:szCs w:val="13"/>
                      </w:rPr>
                    </w:pPr>
                  </w:p>
                  <w:p w14:paraId="5EC777FF" w14:textId="77777777" w:rsidR="00C74C83" w:rsidRPr="00CB19A4" w:rsidRDefault="00C74C83" w:rsidP="00C74C83">
                    <w:pPr>
                      <w:rPr>
                        <w:szCs w:val="13"/>
                      </w:rPr>
                    </w:pPr>
                  </w:p>
                  <w:p w14:paraId="25536674" w14:textId="77777777" w:rsidR="00D115D7" w:rsidRPr="00C74C83" w:rsidRDefault="00D115D7" w:rsidP="00C74C83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6192" behindDoc="1" locked="0" layoutInCell="1" allowOverlap="1" wp14:anchorId="49B34DF5" wp14:editId="08B36FD5">
          <wp:simplePos x="0" y="0"/>
          <wp:positionH relativeFrom="column">
            <wp:posOffset>4771390</wp:posOffset>
          </wp:positionH>
          <wp:positionV relativeFrom="paragraph">
            <wp:posOffset>912495</wp:posOffset>
          </wp:positionV>
          <wp:extent cx="2125980" cy="860425"/>
          <wp:effectExtent l="0" t="0" r="0" b="0"/>
          <wp:wrapNone/>
          <wp:docPr id="2" name="Picture 15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5168" behindDoc="1" locked="0" layoutInCell="1" allowOverlap="1" wp14:anchorId="7EC288F1" wp14:editId="331F594E">
          <wp:simplePos x="0" y="0"/>
          <wp:positionH relativeFrom="column">
            <wp:posOffset>-4177665</wp:posOffset>
          </wp:positionH>
          <wp:positionV relativeFrom="paragraph">
            <wp:posOffset>1509395</wp:posOffset>
          </wp:positionV>
          <wp:extent cx="6964045" cy="1951990"/>
          <wp:effectExtent l="0" t="0" r="0" b="0"/>
          <wp:wrapNone/>
          <wp:docPr id="1" name="Picture 11" descr="../../../../../../Desktop/Letterhead%2028062016-02.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../../../../../../Desktop/Letterhead%2028062016-02.j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64045" cy="1951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3285B6" w14:textId="77777777" w:rsidR="00342CD4" w:rsidRDefault="00342CD4">
      <w:r>
        <w:separator/>
      </w:r>
    </w:p>
  </w:footnote>
  <w:footnote w:type="continuationSeparator" w:id="0">
    <w:p w14:paraId="31A9FC9D" w14:textId="77777777" w:rsidR="00342CD4" w:rsidRDefault="00342C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8DE468" w14:textId="77777777" w:rsidR="009D478D" w:rsidRDefault="00000000">
    <w:pPr>
      <w:pStyle w:val="Header"/>
    </w:pPr>
    <w:r>
      <w:rPr>
        <w:szCs w:val="20"/>
        <w:lang w:val="en-ZA" w:eastAsia="en-ZA"/>
      </w:rPr>
      <w:pict w14:anchorId="2200930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54" type="#_x0000_t75" style="position:absolute;margin-left:0;margin-top:0;width:595.7pt;height:842.15pt;z-index:-251643904;mso-wrap-edited:f;mso-position-horizontal:center;mso-position-horizontal-relative:margin;mso-position-vertical:center;mso-position-vertical-relative:margin" wrapcoords="-27 0 -27 21580 21600 21580 21600 0 -27 0">
          <v:imagedata r:id="rId1" o:title="Letterhead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563776" w14:textId="0595E903" w:rsidR="009D478D" w:rsidRDefault="008E18A1" w:rsidP="005F64A5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0B15C20D" wp14:editId="060193F6">
              <wp:simplePos x="0" y="0"/>
              <wp:positionH relativeFrom="column">
                <wp:posOffset>6754495</wp:posOffset>
              </wp:positionH>
              <wp:positionV relativeFrom="paragraph">
                <wp:posOffset>-452755</wp:posOffset>
              </wp:positionV>
              <wp:extent cx="342900" cy="887730"/>
              <wp:effectExtent l="0" t="0" r="0" b="0"/>
              <wp:wrapNone/>
              <wp:docPr id="29" name="Rectangl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88773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EAF3909" id="Rectangle 29" o:spid="_x0000_s1026" style="position:absolute;margin-left:531.85pt;margin-top:-35.65pt;width:27pt;height:69.9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6976" behindDoc="1" locked="0" layoutInCell="1" allowOverlap="1" wp14:anchorId="5CC210E9" wp14:editId="37A494DF">
          <wp:simplePos x="0" y="0"/>
          <wp:positionH relativeFrom="column">
            <wp:posOffset>-20955</wp:posOffset>
          </wp:positionH>
          <wp:positionV relativeFrom="paragraph">
            <wp:posOffset>338455</wp:posOffset>
          </wp:positionV>
          <wp:extent cx="1318260" cy="234950"/>
          <wp:effectExtent l="0" t="0" r="0" b="0"/>
          <wp:wrapThrough wrapText="bothSides">
            <wp:wrapPolygon edited="0">
              <wp:start x="0" y="0"/>
              <wp:lineTo x="0" y="19265"/>
              <wp:lineTo x="21225" y="19265"/>
              <wp:lineTo x="21225" y="0"/>
              <wp:lineTo x="0" y="0"/>
            </wp:wrapPolygon>
          </wp:wrapThrough>
          <wp:docPr id="28" name="Picture 43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1C0FB096" wp14:editId="0377A60D">
              <wp:simplePos x="0" y="0"/>
              <wp:positionH relativeFrom="column">
                <wp:posOffset>6754495</wp:posOffset>
              </wp:positionH>
              <wp:positionV relativeFrom="paragraph">
                <wp:posOffset>842010</wp:posOffset>
              </wp:positionV>
              <wp:extent cx="342900" cy="9591040"/>
              <wp:effectExtent l="0" t="0" r="0" b="0"/>
              <wp:wrapNone/>
              <wp:docPr id="27" name="Rectangl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9104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8257A5E" id="Rectangle 27" o:spid="_x0000_s1026" style="position:absolute;margin-left:531.85pt;margin-top:66.3pt;width:27pt;height:755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4144" behindDoc="1" locked="0" layoutInCell="1" allowOverlap="1" wp14:anchorId="20F61A39" wp14:editId="23520AE0">
          <wp:simplePos x="0" y="0"/>
          <wp:positionH relativeFrom="column">
            <wp:posOffset>4965065</wp:posOffset>
          </wp:positionH>
          <wp:positionV relativeFrom="paragraph">
            <wp:posOffset>-63500</wp:posOffset>
          </wp:positionV>
          <wp:extent cx="1588770" cy="984250"/>
          <wp:effectExtent l="0" t="0" r="0" b="0"/>
          <wp:wrapNone/>
          <wp:docPr id="26" name="Picture 9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1C58CB3C" wp14:editId="1A090040">
              <wp:simplePos x="0" y="0"/>
              <wp:positionH relativeFrom="column">
                <wp:posOffset>-100965</wp:posOffset>
              </wp:positionH>
              <wp:positionV relativeFrom="paragraph">
                <wp:posOffset>628650</wp:posOffset>
              </wp:positionV>
              <wp:extent cx="3503295" cy="336550"/>
              <wp:effectExtent l="0" t="0" r="0" b="0"/>
              <wp:wrapThrough wrapText="bothSides">
                <wp:wrapPolygon edited="0">
                  <wp:start x="235" y="3668"/>
                  <wp:lineTo x="235" y="17117"/>
                  <wp:lineTo x="21259" y="17117"/>
                  <wp:lineTo x="21259" y="3668"/>
                  <wp:lineTo x="235" y="3668"/>
                </wp:wrapPolygon>
              </wp:wrapThrough>
              <wp:docPr id="25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80C76B2" w14:textId="77777777" w:rsidR="009D478D" w:rsidRPr="00912E99" w:rsidRDefault="00140ED2" w:rsidP="00B96C98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 w:rsidRPr="00140ED2"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58CB3C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26" type="#_x0000_t202" style="position:absolute;margin-left:-7.95pt;margin-top:49.5pt;width:275.85pt;height:26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" filled="f" stroked="f">
              <v:textbox inset=",7.2pt,,7.2pt">
                <w:txbxContent>
                  <w:p w14:paraId="080C76B2" w14:textId="77777777" w:rsidR="009D478D" w:rsidRPr="00912E99" w:rsidRDefault="00140ED2" w:rsidP="00B96C98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 w:rsidRPr="00140ED2"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15797E10" wp14:editId="7E440CB4">
              <wp:simplePos x="0" y="0"/>
              <wp:positionH relativeFrom="column">
                <wp:posOffset>6754495</wp:posOffset>
              </wp:positionH>
              <wp:positionV relativeFrom="paragraph">
                <wp:posOffset>425450</wp:posOffset>
              </wp:positionV>
              <wp:extent cx="342900" cy="297180"/>
              <wp:effectExtent l="0" t="0" r="0" b="0"/>
              <wp:wrapNone/>
              <wp:docPr id="24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29718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2F2556D" id="Rectangle 24" o:spid="_x0000_s1026" style="position:absolute;margin-left:531.85pt;margin-top:33.5pt;width:27pt;height:23.4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" fillcolor="#0a5e91" stroked="f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58B3C3" w14:textId="51F8A5C9" w:rsidR="009D478D" w:rsidRDefault="008E18A1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00324245" wp14:editId="2CEB17B1">
              <wp:simplePos x="0" y="0"/>
              <wp:positionH relativeFrom="column">
                <wp:posOffset>6773545</wp:posOffset>
              </wp:positionH>
              <wp:positionV relativeFrom="paragraph">
                <wp:posOffset>-407670</wp:posOffset>
              </wp:positionV>
              <wp:extent cx="364490" cy="843280"/>
              <wp:effectExtent l="0" t="0" r="0" b="0"/>
              <wp:wrapNone/>
              <wp:docPr id="15" name="Rectangl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4490" cy="84328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7E95E74" id="Rectangle 15" o:spid="_x0000_s1026" style="position:absolute;margin-left:533.35pt;margin-top:-32.1pt;width:28.7pt;height:66.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5952" behindDoc="1" locked="0" layoutInCell="1" allowOverlap="1" wp14:anchorId="23251002" wp14:editId="2E6C999E">
          <wp:simplePos x="0" y="0"/>
          <wp:positionH relativeFrom="column">
            <wp:posOffset>-42545</wp:posOffset>
          </wp:positionH>
          <wp:positionV relativeFrom="paragraph">
            <wp:posOffset>332105</wp:posOffset>
          </wp:positionV>
          <wp:extent cx="1318260" cy="234950"/>
          <wp:effectExtent l="0" t="0" r="0" b="0"/>
          <wp:wrapNone/>
          <wp:docPr id="14" name="Picture 5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5FE3E662" wp14:editId="2FBABED5">
              <wp:simplePos x="0" y="0"/>
              <wp:positionH relativeFrom="column">
                <wp:posOffset>-123825</wp:posOffset>
              </wp:positionH>
              <wp:positionV relativeFrom="paragraph">
                <wp:posOffset>626110</wp:posOffset>
              </wp:positionV>
              <wp:extent cx="3503295" cy="336550"/>
              <wp:effectExtent l="0" t="0" r="0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61082D5" w14:textId="77777777" w:rsidR="009D478D" w:rsidRPr="00912E99" w:rsidRDefault="00EE7A6F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FE3E662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4" type="#_x0000_t202" style="position:absolute;margin-left:-9.75pt;margin-top:49.3pt;width:275.85pt;height:26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" filled="f" stroked="f">
              <v:textbox inset=",7.2pt,,7.2pt">
                <w:txbxContent>
                  <w:p w14:paraId="261082D5" w14:textId="77777777" w:rsidR="009D478D" w:rsidRPr="00912E99" w:rsidRDefault="00EE7A6F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3120" behindDoc="1" locked="0" layoutInCell="1" allowOverlap="1" wp14:anchorId="450A14AB" wp14:editId="6D3E0E26">
          <wp:simplePos x="0" y="0"/>
          <wp:positionH relativeFrom="column">
            <wp:posOffset>4963795</wp:posOffset>
          </wp:positionH>
          <wp:positionV relativeFrom="paragraph">
            <wp:posOffset>-66040</wp:posOffset>
          </wp:positionV>
          <wp:extent cx="1588770" cy="984250"/>
          <wp:effectExtent l="0" t="0" r="0" b="0"/>
          <wp:wrapNone/>
          <wp:docPr id="12" name="Picture 66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6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2EC7C082" wp14:editId="1E368B42">
              <wp:simplePos x="0" y="0"/>
              <wp:positionH relativeFrom="column">
                <wp:posOffset>6773545</wp:posOffset>
              </wp:positionH>
              <wp:positionV relativeFrom="paragraph">
                <wp:posOffset>888365</wp:posOffset>
              </wp:positionV>
              <wp:extent cx="342900" cy="9559290"/>
              <wp:effectExtent l="0" t="0" r="0" b="0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5929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0C28262" id="Rectangle 11" o:spid="_x0000_s1026" style="position:absolute;margin-left:533.35pt;margin-top:69.95pt;width:27pt;height:752.7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" fillcolor="#c9d83a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4" behindDoc="0" locked="0" layoutInCell="1" allowOverlap="1" wp14:anchorId="403113A4" wp14:editId="61A54698">
              <wp:simplePos x="0" y="0"/>
              <wp:positionH relativeFrom="column">
                <wp:posOffset>6773545</wp:posOffset>
              </wp:positionH>
              <wp:positionV relativeFrom="paragraph">
                <wp:posOffset>426085</wp:posOffset>
              </wp:positionV>
              <wp:extent cx="342900" cy="306070"/>
              <wp:effectExtent l="0" t="0" r="0" b="0"/>
              <wp:wrapNone/>
              <wp:docPr id="10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30607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2ABF3CB" id="Rectangle 10" o:spid="_x0000_s1026" style="position:absolute;margin-left:533.35pt;margin-top:33.55pt;width:27pt;height:24.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" fillcolor="#0a5e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F86551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DDB1EB8"/>
    <w:multiLevelType w:val="multilevel"/>
    <w:tmpl w:val="43E06F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" w15:restartNumberingAfterBreak="0">
    <w:nsid w:val="43263B06"/>
    <w:multiLevelType w:val="hybridMultilevel"/>
    <w:tmpl w:val="10C01CE4"/>
    <w:lvl w:ilvl="0" w:tplc="1C09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080" w:hanging="360"/>
      </w:pPr>
    </w:lvl>
    <w:lvl w:ilvl="2" w:tplc="1C09001B" w:tentative="1">
      <w:start w:val="1"/>
      <w:numFmt w:val="lowerRoman"/>
      <w:lvlText w:val="%3."/>
      <w:lvlJc w:val="right"/>
      <w:pPr>
        <w:ind w:left="1800" w:hanging="180"/>
      </w:pPr>
    </w:lvl>
    <w:lvl w:ilvl="3" w:tplc="1C09000F" w:tentative="1">
      <w:start w:val="1"/>
      <w:numFmt w:val="decimal"/>
      <w:lvlText w:val="%4."/>
      <w:lvlJc w:val="left"/>
      <w:pPr>
        <w:ind w:left="2520" w:hanging="360"/>
      </w:pPr>
    </w:lvl>
    <w:lvl w:ilvl="4" w:tplc="1C090019" w:tentative="1">
      <w:start w:val="1"/>
      <w:numFmt w:val="lowerLetter"/>
      <w:lvlText w:val="%5."/>
      <w:lvlJc w:val="left"/>
      <w:pPr>
        <w:ind w:left="3240" w:hanging="360"/>
      </w:pPr>
    </w:lvl>
    <w:lvl w:ilvl="5" w:tplc="1C09001B" w:tentative="1">
      <w:start w:val="1"/>
      <w:numFmt w:val="lowerRoman"/>
      <w:lvlText w:val="%6."/>
      <w:lvlJc w:val="right"/>
      <w:pPr>
        <w:ind w:left="3960" w:hanging="180"/>
      </w:pPr>
    </w:lvl>
    <w:lvl w:ilvl="6" w:tplc="1C09000F" w:tentative="1">
      <w:start w:val="1"/>
      <w:numFmt w:val="decimal"/>
      <w:lvlText w:val="%7."/>
      <w:lvlJc w:val="left"/>
      <w:pPr>
        <w:ind w:left="4680" w:hanging="360"/>
      </w:pPr>
    </w:lvl>
    <w:lvl w:ilvl="7" w:tplc="1C090019" w:tentative="1">
      <w:start w:val="1"/>
      <w:numFmt w:val="lowerLetter"/>
      <w:lvlText w:val="%8."/>
      <w:lvlJc w:val="left"/>
      <w:pPr>
        <w:ind w:left="5400" w:hanging="360"/>
      </w:pPr>
    </w:lvl>
    <w:lvl w:ilvl="8" w:tplc="1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9AF7C94"/>
    <w:multiLevelType w:val="hybridMultilevel"/>
    <w:tmpl w:val="0A52639C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C8D0B28"/>
    <w:multiLevelType w:val="hybridMultilevel"/>
    <w:tmpl w:val="4EAECFF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1907206"/>
    <w:multiLevelType w:val="hybridMultilevel"/>
    <w:tmpl w:val="5560B45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30925508">
    <w:abstractNumId w:val="0"/>
  </w:num>
  <w:num w:numId="2" w16cid:durableId="1461530206">
    <w:abstractNumId w:val="4"/>
  </w:num>
  <w:num w:numId="3" w16cid:durableId="181478541">
    <w:abstractNumId w:val="5"/>
  </w:num>
  <w:num w:numId="4" w16cid:durableId="1920674175">
    <w:abstractNumId w:val="3"/>
  </w:num>
  <w:num w:numId="5" w16cid:durableId="959804047">
    <w:abstractNumId w:val="1"/>
  </w:num>
  <w:num w:numId="6" w16cid:durableId="51014258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ZA" w:vendorID="64" w:dllVersion="0" w:nlCheck="1" w:checkStyle="0"/>
  <w:activeWritingStyle w:appName="MSWord" w:lang="en-US" w:vendorID="64" w:dllVersion="4096" w:nlCheck="1" w:checkStyle="0"/>
  <w:activeWritingStyle w:appName="MSWord" w:lang="en-ZA" w:vendorID="64" w:dllVersion="6" w:nlCheck="1" w:checkStyle="1"/>
  <w:proofState w:spelling="clean" w:grammar="clean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cyM7QwtjAyM7KwNDBX0lEKTi0uzszPAykwqgUAAa3cTywAAAA="/>
  </w:docVars>
  <w:rsids>
    <w:rsidRoot w:val="008E18A1"/>
    <w:rsid w:val="00013422"/>
    <w:rsid w:val="00024FEF"/>
    <w:rsid w:val="00025B71"/>
    <w:rsid w:val="00035B57"/>
    <w:rsid w:val="00040472"/>
    <w:rsid w:val="00040DDA"/>
    <w:rsid w:val="000417F9"/>
    <w:rsid w:val="00044DD3"/>
    <w:rsid w:val="000450BD"/>
    <w:rsid w:val="00051884"/>
    <w:rsid w:val="00051FA1"/>
    <w:rsid w:val="00055744"/>
    <w:rsid w:val="000773F2"/>
    <w:rsid w:val="00083FCC"/>
    <w:rsid w:val="000B330A"/>
    <w:rsid w:val="000B57A4"/>
    <w:rsid w:val="000E3BD9"/>
    <w:rsid w:val="000E75E7"/>
    <w:rsid w:val="000F3E67"/>
    <w:rsid w:val="00111858"/>
    <w:rsid w:val="001151F6"/>
    <w:rsid w:val="001360B1"/>
    <w:rsid w:val="00140ED2"/>
    <w:rsid w:val="001524CC"/>
    <w:rsid w:val="00162673"/>
    <w:rsid w:val="001721AA"/>
    <w:rsid w:val="001A1BC7"/>
    <w:rsid w:val="001B227C"/>
    <w:rsid w:val="001B3AF4"/>
    <w:rsid w:val="001D541C"/>
    <w:rsid w:val="001D5645"/>
    <w:rsid w:val="001E3E3F"/>
    <w:rsid w:val="001E5C58"/>
    <w:rsid w:val="00204897"/>
    <w:rsid w:val="00241C9C"/>
    <w:rsid w:val="00256F98"/>
    <w:rsid w:val="00261D29"/>
    <w:rsid w:val="00273ED1"/>
    <w:rsid w:val="00274D7F"/>
    <w:rsid w:val="00284C50"/>
    <w:rsid w:val="002A5FD6"/>
    <w:rsid w:val="002E0988"/>
    <w:rsid w:val="002E1C21"/>
    <w:rsid w:val="002E60A6"/>
    <w:rsid w:val="0031035B"/>
    <w:rsid w:val="00311E52"/>
    <w:rsid w:val="0031495B"/>
    <w:rsid w:val="003276C6"/>
    <w:rsid w:val="003410E3"/>
    <w:rsid w:val="00342CD4"/>
    <w:rsid w:val="0035324D"/>
    <w:rsid w:val="00353F01"/>
    <w:rsid w:val="003734CC"/>
    <w:rsid w:val="003743D9"/>
    <w:rsid w:val="003826D5"/>
    <w:rsid w:val="00391383"/>
    <w:rsid w:val="003A2228"/>
    <w:rsid w:val="003B1CEB"/>
    <w:rsid w:val="003B6CE4"/>
    <w:rsid w:val="003D37F7"/>
    <w:rsid w:val="003D3BB2"/>
    <w:rsid w:val="004277D2"/>
    <w:rsid w:val="00440AB1"/>
    <w:rsid w:val="00463F9C"/>
    <w:rsid w:val="00466087"/>
    <w:rsid w:val="004715F4"/>
    <w:rsid w:val="00471B6F"/>
    <w:rsid w:val="004A5E7A"/>
    <w:rsid w:val="004B027A"/>
    <w:rsid w:val="004B1836"/>
    <w:rsid w:val="004D2AA1"/>
    <w:rsid w:val="004F3269"/>
    <w:rsid w:val="005159A3"/>
    <w:rsid w:val="00522C73"/>
    <w:rsid w:val="00534301"/>
    <w:rsid w:val="005375EE"/>
    <w:rsid w:val="00541209"/>
    <w:rsid w:val="00544B04"/>
    <w:rsid w:val="00546AD0"/>
    <w:rsid w:val="005611B0"/>
    <w:rsid w:val="005721B5"/>
    <w:rsid w:val="00577F29"/>
    <w:rsid w:val="005A39F5"/>
    <w:rsid w:val="005C565A"/>
    <w:rsid w:val="005D7BDE"/>
    <w:rsid w:val="005F0665"/>
    <w:rsid w:val="005F64A5"/>
    <w:rsid w:val="0060596A"/>
    <w:rsid w:val="00611F0F"/>
    <w:rsid w:val="006177E9"/>
    <w:rsid w:val="006202FD"/>
    <w:rsid w:val="006208CA"/>
    <w:rsid w:val="0063682D"/>
    <w:rsid w:val="00653E2C"/>
    <w:rsid w:val="006643A5"/>
    <w:rsid w:val="00665175"/>
    <w:rsid w:val="006821E1"/>
    <w:rsid w:val="006868BF"/>
    <w:rsid w:val="0069603B"/>
    <w:rsid w:val="006965CF"/>
    <w:rsid w:val="006A131C"/>
    <w:rsid w:val="006A5CF1"/>
    <w:rsid w:val="006D2193"/>
    <w:rsid w:val="006D30CA"/>
    <w:rsid w:val="006D6AD6"/>
    <w:rsid w:val="006E1BD2"/>
    <w:rsid w:val="007074A4"/>
    <w:rsid w:val="00711CF5"/>
    <w:rsid w:val="00716B58"/>
    <w:rsid w:val="007322FF"/>
    <w:rsid w:val="00734942"/>
    <w:rsid w:val="00737F6D"/>
    <w:rsid w:val="00741D87"/>
    <w:rsid w:val="007566DC"/>
    <w:rsid w:val="00766222"/>
    <w:rsid w:val="00771D74"/>
    <w:rsid w:val="00780D15"/>
    <w:rsid w:val="0079296F"/>
    <w:rsid w:val="007A7A02"/>
    <w:rsid w:val="007C085A"/>
    <w:rsid w:val="007C2776"/>
    <w:rsid w:val="007E37C4"/>
    <w:rsid w:val="007E53B3"/>
    <w:rsid w:val="007F2D8D"/>
    <w:rsid w:val="007F35E7"/>
    <w:rsid w:val="00802557"/>
    <w:rsid w:val="0082190E"/>
    <w:rsid w:val="00822979"/>
    <w:rsid w:val="00822C80"/>
    <w:rsid w:val="00826684"/>
    <w:rsid w:val="0083389F"/>
    <w:rsid w:val="00840961"/>
    <w:rsid w:val="00877CAF"/>
    <w:rsid w:val="00887C53"/>
    <w:rsid w:val="008936DB"/>
    <w:rsid w:val="008A7092"/>
    <w:rsid w:val="008B267C"/>
    <w:rsid w:val="008B755C"/>
    <w:rsid w:val="008E01E3"/>
    <w:rsid w:val="008E18A1"/>
    <w:rsid w:val="008E7277"/>
    <w:rsid w:val="00900396"/>
    <w:rsid w:val="00902BF4"/>
    <w:rsid w:val="00903512"/>
    <w:rsid w:val="00912E99"/>
    <w:rsid w:val="0092038C"/>
    <w:rsid w:val="009344AB"/>
    <w:rsid w:val="009416FC"/>
    <w:rsid w:val="0094552B"/>
    <w:rsid w:val="0096077C"/>
    <w:rsid w:val="009722E5"/>
    <w:rsid w:val="00973018"/>
    <w:rsid w:val="009908C7"/>
    <w:rsid w:val="009A295F"/>
    <w:rsid w:val="009A4FA6"/>
    <w:rsid w:val="009B3E93"/>
    <w:rsid w:val="009D478D"/>
    <w:rsid w:val="009E1B43"/>
    <w:rsid w:val="009E57D6"/>
    <w:rsid w:val="009E7C8B"/>
    <w:rsid w:val="009F4FF1"/>
    <w:rsid w:val="00A03DE2"/>
    <w:rsid w:val="00A133E1"/>
    <w:rsid w:val="00A21CE3"/>
    <w:rsid w:val="00A23B77"/>
    <w:rsid w:val="00A252C8"/>
    <w:rsid w:val="00A26AE7"/>
    <w:rsid w:val="00A32C92"/>
    <w:rsid w:val="00A417C5"/>
    <w:rsid w:val="00A4791D"/>
    <w:rsid w:val="00A833CD"/>
    <w:rsid w:val="00A91D14"/>
    <w:rsid w:val="00A9587B"/>
    <w:rsid w:val="00AA05D9"/>
    <w:rsid w:val="00AB2AC7"/>
    <w:rsid w:val="00AB7F94"/>
    <w:rsid w:val="00AC1BEA"/>
    <w:rsid w:val="00AD373F"/>
    <w:rsid w:val="00AD5861"/>
    <w:rsid w:val="00AF3981"/>
    <w:rsid w:val="00B15F82"/>
    <w:rsid w:val="00B16202"/>
    <w:rsid w:val="00B174CE"/>
    <w:rsid w:val="00B209E6"/>
    <w:rsid w:val="00B2492C"/>
    <w:rsid w:val="00B2737E"/>
    <w:rsid w:val="00B3022D"/>
    <w:rsid w:val="00B309DE"/>
    <w:rsid w:val="00B4658A"/>
    <w:rsid w:val="00B55A2C"/>
    <w:rsid w:val="00B61518"/>
    <w:rsid w:val="00B63A12"/>
    <w:rsid w:val="00B72784"/>
    <w:rsid w:val="00B75270"/>
    <w:rsid w:val="00B77449"/>
    <w:rsid w:val="00B87257"/>
    <w:rsid w:val="00B96C98"/>
    <w:rsid w:val="00BB32D9"/>
    <w:rsid w:val="00BC4E4E"/>
    <w:rsid w:val="00BD1F20"/>
    <w:rsid w:val="00BD5476"/>
    <w:rsid w:val="00BF0CD6"/>
    <w:rsid w:val="00BF45D0"/>
    <w:rsid w:val="00BF6D36"/>
    <w:rsid w:val="00C037CF"/>
    <w:rsid w:val="00C136CF"/>
    <w:rsid w:val="00C46968"/>
    <w:rsid w:val="00C624DE"/>
    <w:rsid w:val="00C65BC0"/>
    <w:rsid w:val="00C74C83"/>
    <w:rsid w:val="00C819B1"/>
    <w:rsid w:val="00CA73D3"/>
    <w:rsid w:val="00CB5E3D"/>
    <w:rsid w:val="00CC591B"/>
    <w:rsid w:val="00CD7237"/>
    <w:rsid w:val="00CE1BD1"/>
    <w:rsid w:val="00CF514E"/>
    <w:rsid w:val="00D07A2D"/>
    <w:rsid w:val="00D115D7"/>
    <w:rsid w:val="00D2715B"/>
    <w:rsid w:val="00D33CBC"/>
    <w:rsid w:val="00D63693"/>
    <w:rsid w:val="00D767BC"/>
    <w:rsid w:val="00D80987"/>
    <w:rsid w:val="00D94B30"/>
    <w:rsid w:val="00DB5607"/>
    <w:rsid w:val="00DB6699"/>
    <w:rsid w:val="00DD261B"/>
    <w:rsid w:val="00DE1107"/>
    <w:rsid w:val="00DE1A63"/>
    <w:rsid w:val="00DE1F00"/>
    <w:rsid w:val="00DE5D39"/>
    <w:rsid w:val="00DF15A0"/>
    <w:rsid w:val="00E16457"/>
    <w:rsid w:val="00E2669F"/>
    <w:rsid w:val="00E34822"/>
    <w:rsid w:val="00E45559"/>
    <w:rsid w:val="00E472AC"/>
    <w:rsid w:val="00E75D80"/>
    <w:rsid w:val="00E77A2C"/>
    <w:rsid w:val="00EA10DC"/>
    <w:rsid w:val="00EA4FDC"/>
    <w:rsid w:val="00EA7589"/>
    <w:rsid w:val="00ED10E1"/>
    <w:rsid w:val="00EE23C0"/>
    <w:rsid w:val="00EE7A6F"/>
    <w:rsid w:val="00F0071D"/>
    <w:rsid w:val="00F12E7A"/>
    <w:rsid w:val="00F27E37"/>
    <w:rsid w:val="00F307B7"/>
    <w:rsid w:val="00F7180D"/>
    <w:rsid w:val="00F82F0C"/>
    <w:rsid w:val="00F8670E"/>
    <w:rsid w:val="00FB0676"/>
    <w:rsid w:val="00FD0628"/>
    <w:rsid w:val="00FD2BEF"/>
    <w:rsid w:val="00FF0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0B21E024"/>
  <w15:chartTrackingRefBased/>
  <w15:docId w15:val="{A05C3961-96C4-4BBE-B89E-466D69524A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ZA" w:eastAsia="en-Z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62" w:unhideWhenUsed="1"/>
    <w:lsdException w:name="List Paragraph" w:uiPriority="72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0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semiHidden="1" w:uiPriority="61" w:unhideWhenUsed="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CF1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10E1"/>
    <w:pPr>
      <w:keepNext/>
      <w:spacing w:before="240" w:after="60"/>
      <w:outlineLvl w:val="0"/>
    </w:pPr>
    <w:rPr>
      <w:rFonts w:ascii="Cambria" w:eastAsia="MS Gothic" w:hAnsi="Cambria"/>
      <w:b/>
      <w:bCs/>
      <w:kern w:val="32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87C53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7300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7300F"/>
    <w:pPr>
      <w:tabs>
        <w:tab w:val="center" w:pos="4320"/>
        <w:tab w:val="right" w:pos="8640"/>
      </w:tabs>
    </w:pPr>
  </w:style>
  <w:style w:type="character" w:styleId="PageNumber">
    <w:name w:val="page number"/>
    <w:uiPriority w:val="99"/>
    <w:semiHidden/>
    <w:unhideWhenUsed/>
    <w:rsid w:val="003734CC"/>
  </w:style>
  <w:style w:type="paragraph" w:customStyle="1" w:styleId="NoSpacing1">
    <w:name w:val="No Spacing1"/>
    <w:link w:val="NoSpacingChar"/>
    <w:qFormat/>
    <w:rsid w:val="003734CC"/>
    <w:rPr>
      <w:rFonts w:ascii="PMingLiU" w:eastAsia="MS Mincho" w:hAnsi="PMingLiU"/>
      <w:sz w:val="22"/>
      <w:szCs w:val="22"/>
      <w:lang w:eastAsia="en-GB"/>
    </w:rPr>
  </w:style>
  <w:style w:type="character" w:customStyle="1" w:styleId="NoSpacingChar">
    <w:name w:val="No Spacing Char"/>
    <w:link w:val="NoSpacing1"/>
    <w:rsid w:val="003734CC"/>
    <w:rPr>
      <w:rFonts w:ascii="PMingLiU" w:eastAsia="MS Mincho" w:hAnsi="PMingLiU"/>
      <w:sz w:val="22"/>
      <w:szCs w:val="22"/>
      <w:lang w:bidi="ar-SA"/>
    </w:rPr>
  </w:style>
  <w:style w:type="character" w:customStyle="1" w:styleId="GridTable1Light1">
    <w:name w:val="Grid Table 1 Light1"/>
    <w:uiPriority w:val="33"/>
    <w:qFormat/>
    <w:rsid w:val="00ED10E1"/>
    <w:rPr>
      <w:b/>
      <w:bCs/>
      <w:smallCaps/>
      <w:spacing w:val="5"/>
    </w:rPr>
  </w:style>
  <w:style w:type="character" w:styleId="Strong">
    <w:name w:val="Strong"/>
    <w:uiPriority w:val="22"/>
    <w:qFormat/>
    <w:rsid w:val="00ED10E1"/>
    <w:rPr>
      <w:b/>
      <w:bCs/>
    </w:rPr>
  </w:style>
  <w:style w:type="character" w:customStyle="1" w:styleId="Heading1Char">
    <w:name w:val="Heading 1 Char"/>
    <w:link w:val="Heading1"/>
    <w:uiPriority w:val="9"/>
    <w:rsid w:val="00ED10E1"/>
    <w:rPr>
      <w:rFonts w:ascii="Cambria" w:eastAsia="MS Gothic" w:hAnsi="Cambria" w:cs="Times New Roman"/>
      <w:b/>
      <w:bCs/>
      <w:kern w:val="32"/>
      <w:sz w:val="32"/>
      <w:szCs w:val="32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3D3BB2"/>
    <w:pPr>
      <w:ind w:left="720"/>
      <w:contextualSpacing/>
    </w:pPr>
  </w:style>
  <w:style w:type="character" w:customStyle="1" w:styleId="FooterChar">
    <w:name w:val="Footer Char"/>
    <w:link w:val="Footer"/>
    <w:uiPriority w:val="99"/>
    <w:rsid w:val="008B755C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A63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E1A63"/>
    <w:rPr>
      <w:rFonts w:ascii="Tahoma" w:hAnsi="Tahoma" w:cs="Tahoma"/>
      <w:sz w:val="16"/>
      <w:szCs w:val="16"/>
      <w:lang w:val="en-US" w:eastAsia="en-US"/>
    </w:rPr>
  </w:style>
  <w:style w:type="paragraph" w:customStyle="1" w:styleId="p1">
    <w:name w:val="p1"/>
    <w:basedOn w:val="Normal"/>
    <w:rsid w:val="00734942"/>
    <w:rPr>
      <w:rFonts w:ascii="Calibri" w:hAnsi="Calibri"/>
      <w:sz w:val="17"/>
      <w:szCs w:val="17"/>
    </w:rPr>
  </w:style>
  <w:style w:type="character" w:styleId="Hyperlink">
    <w:name w:val="Hyperlink"/>
    <w:uiPriority w:val="99"/>
    <w:semiHidden/>
    <w:unhideWhenUsed/>
    <w:rsid w:val="002E60A6"/>
    <w:rPr>
      <w:color w:val="0000FF"/>
      <w:u w:val="single"/>
    </w:rPr>
  </w:style>
  <w:style w:type="character" w:customStyle="1" w:styleId="Heading3Char">
    <w:name w:val="Heading 3 Char"/>
    <w:link w:val="Heading3"/>
    <w:uiPriority w:val="9"/>
    <w:semiHidden/>
    <w:rsid w:val="00887C53"/>
    <w:rPr>
      <w:rFonts w:ascii="Calibri Light" w:eastAsia="Times New Roman" w:hAnsi="Calibri Light" w:cs="Times New Roman"/>
      <w:b/>
      <w:bCs/>
      <w:sz w:val="26"/>
      <w:szCs w:val="26"/>
      <w:lang w:val="en-US" w:eastAsia="en-US"/>
    </w:rPr>
  </w:style>
  <w:style w:type="paragraph" w:styleId="ListParagraph">
    <w:name w:val="List Paragraph"/>
    <w:aliases w:val="Afrovation - List Paragraph"/>
    <w:basedOn w:val="Normal"/>
    <w:link w:val="ListParagraphChar"/>
    <w:uiPriority w:val="72"/>
    <w:qFormat/>
    <w:rsid w:val="001B227C"/>
    <w:pPr>
      <w:ind w:left="720"/>
      <w:contextualSpacing/>
    </w:pPr>
    <w:rPr>
      <w:lang w:val="x-none" w:eastAsia="x-none"/>
    </w:rPr>
  </w:style>
  <w:style w:type="character" w:customStyle="1" w:styleId="ListParagraphChar">
    <w:name w:val="List Paragraph Char"/>
    <w:aliases w:val="Afrovation - List Paragraph Char"/>
    <w:link w:val="ListParagraph"/>
    <w:uiPriority w:val="72"/>
    <w:locked/>
    <w:rsid w:val="001B227C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030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ndlovu\AppData\Local\Temp\Temp1_GEP%20Forms_07032022.zip\GEP%20Forms_07032022\GEP%20Consent%20Form%20for%20Enternal%20Renumeration%20Form%20-%200703202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CEF826C-DEEE-404E-8BD2-F6A3C53304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GEP Consent Form for Enternal Renumeration Form - 07032022</Template>
  <TotalTime>2</TotalTime>
  <Pages>2</Pages>
  <Words>121</Words>
  <Characters>690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810</CharactersWithSpaces>
  <SharedDoc>false</SharedDoc>
  <HLinks>
    <vt:vector size="12" baseType="variant">
      <vt:variant>
        <vt:i4>5570577</vt:i4>
      </vt:variant>
      <vt:variant>
        <vt:i4>3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  <vt:variant>
        <vt:i4>5570577</vt:i4>
      </vt:variant>
      <vt:variant>
        <vt:i4>0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Mandlenkosi Ndlovu</dc:creator>
  <cp:keywords/>
  <cp:lastModifiedBy>Palesa Shomang</cp:lastModifiedBy>
  <cp:revision>2</cp:revision>
  <cp:lastPrinted>2019-10-16T10:13:00Z</cp:lastPrinted>
  <dcterms:created xsi:type="dcterms:W3CDTF">2022-07-12T09:44:00Z</dcterms:created>
  <dcterms:modified xsi:type="dcterms:W3CDTF">2022-07-12T09:44:00Z</dcterms:modified>
</cp:coreProperties>
</file>